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D612E" w14:textId="77777777" w:rsidR="00710600" w:rsidRDefault="00710600" w:rsidP="0071060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WHYTE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7315F0AF" w14:textId="77777777" w:rsidR="00710600" w:rsidRDefault="00710600" w:rsidP="0071060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Saltwood</w:t>
      </w:r>
      <w:proofErr w:type="spellEnd"/>
      <w:r>
        <w:t>, Kent.</w:t>
      </w:r>
    </w:p>
    <w:p w14:paraId="2BBF54A6" w14:textId="77777777" w:rsidR="00710600" w:rsidRDefault="00710600" w:rsidP="0071060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61F2D82" w14:textId="77777777" w:rsidR="00710600" w:rsidRDefault="00710600" w:rsidP="0071060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521BFD3" w14:textId="77777777" w:rsidR="00710600" w:rsidRDefault="00710600" w:rsidP="0071060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1483</w:t>
      </w:r>
      <w:r>
        <w:tab/>
        <w:t>He made his Will.   (Plomer 505)</w:t>
      </w:r>
    </w:p>
    <w:p w14:paraId="0AC8D533" w14:textId="77777777" w:rsidR="00710600" w:rsidRDefault="00710600" w:rsidP="0071060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5A7CD4F" w14:textId="77777777" w:rsidR="00710600" w:rsidRDefault="00710600" w:rsidP="0071060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217C29FD" w14:textId="77777777" w:rsidR="00710600" w:rsidRDefault="00710600" w:rsidP="0071060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14:paraId="54D8BFE9" w14:textId="77777777" w:rsidR="006B2F86" w:rsidRPr="00E71FC3" w:rsidRDefault="0071060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B097A" w14:textId="77777777" w:rsidR="00710600" w:rsidRDefault="00710600" w:rsidP="00E71FC3">
      <w:pPr>
        <w:spacing w:after="0" w:line="240" w:lineRule="auto"/>
      </w:pPr>
      <w:r>
        <w:separator/>
      </w:r>
    </w:p>
  </w:endnote>
  <w:endnote w:type="continuationSeparator" w:id="0">
    <w:p w14:paraId="3908289B" w14:textId="77777777" w:rsidR="00710600" w:rsidRDefault="007106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DBE8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72A09" w14:textId="77777777" w:rsidR="00710600" w:rsidRDefault="00710600" w:rsidP="00E71FC3">
      <w:pPr>
        <w:spacing w:after="0" w:line="240" w:lineRule="auto"/>
      </w:pPr>
      <w:r>
        <w:separator/>
      </w:r>
    </w:p>
  </w:footnote>
  <w:footnote w:type="continuationSeparator" w:id="0">
    <w:p w14:paraId="06B72985" w14:textId="77777777" w:rsidR="00710600" w:rsidRDefault="007106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600"/>
    <w:rsid w:val="001A7C09"/>
    <w:rsid w:val="00577BD5"/>
    <w:rsid w:val="00656CBA"/>
    <w:rsid w:val="006A1F77"/>
    <w:rsid w:val="0071060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588DF"/>
  <w15:chartTrackingRefBased/>
  <w15:docId w15:val="{74208CD6-F9FA-40BB-9C51-837187333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2018-02-01T08:25:00Z</dcterms:created>
  <dcterms:modified xsi:type="dcterms:W3CDTF">2018-02-01T08:26:00Z</dcterms:modified>
</cp:coreProperties>
</file>